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48D0ABFF"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5A5A86">
        <w:rPr>
          <w:rStyle w:val="Strong"/>
          <w:lang w:val="en-GB"/>
        </w:rPr>
        <w:t>27-G003-26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1578C" w14:textId="77777777" w:rsidR="00B75BAC" w:rsidRDefault="00B75BAC">
      <w:r>
        <w:separator/>
      </w:r>
    </w:p>
  </w:endnote>
  <w:endnote w:type="continuationSeparator" w:id="0">
    <w:p w14:paraId="48496ECB" w14:textId="77777777" w:rsidR="00B75BAC" w:rsidRDefault="00B75BAC">
      <w:r>
        <w:continuationSeparator/>
      </w:r>
    </w:p>
  </w:endnote>
  <w:endnote w:type="continuationNotice" w:id="1">
    <w:p w14:paraId="6E86E2B8" w14:textId="77777777" w:rsidR="00B75BAC" w:rsidRDefault="00B75B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AB4ACA7" w:rsidR="00133D55" w:rsidRDefault="00133D55" w:rsidP="004878F3">
    <w:pPr>
      <w:pStyle w:val="Footer"/>
    </w:pPr>
    <w:r>
      <w:fldChar w:fldCharType="begin"/>
    </w:r>
    <w:r>
      <w:instrText xml:space="preserve"> DATE \@ "yyyy-MM-dd" </w:instrText>
    </w:r>
    <w:r>
      <w:fldChar w:fldCharType="separate"/>
    </w:r>
    <w:r w:rsidR="005A5A86">
      <w:rPr>
        <w:noProof/>
      </w:rPr>
      <w:t>2026-07-20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8E5E1" w14:textId="77777777" w:rsidR="00B75BAC" w:rsidRDefault="00B75BAC">
      <w:r>
        <w:separator/>
      </w:r>
    </w:p>
  </w:footnote>
  <w:footnote w:type="continuationSeparator" w:id="0">
    <w:p w14:paraId="66DBC928" w14:textId="77777777" w:rsidR="00B75BAC" w:rsidRDefault="00B75BAC">
      <w:r>
        <w:continuationSeparator/>
      </w:r>
    </w:p>
  </w:footnote>
  <w:footnote w:type="continuationNotice" w:id="1">
    <w:p w14:paraId="3D940DAC" w14:textId="77777777" w:rsidR="00B75BAC" w:rsidRDefault="00B75BAC"/>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070C0407"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A86"/>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5BAC"/>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2</cp:revision>
  <cp:lastPrinted>2013-10-18T08:32:00Z</cp:lastPrinted>
  <dcterms:created xsi:type="dcterms:W3CDTF">2026-07-20T04:18:00Z</dcterms:created>
  <dcterms:modified xsi:type="dcterms:W3CDTF">2026-07-20T04:18:00Z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